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272" w:rsidRPr="004D4386" w:rsidRDefault="00D14EEA">
      <w:pPr>
        <w:rPr>
          <w:b/>
        </w:rPr>
      </w:pPr>
      <w:bookmarkStart w:id="0" w:name="_GoBack"/>
      <w:bookmarkEnd w:id="0"/>
      <w:r w:rsidRPr="004D4386">
        <w:rPr>
          <w:b/>
        </w:rPr>
        <w:t>Day1</w:t>
      </w:r>
    </w:p>
    <w:p w:rsidR="009C2DAB" w:rsidRPr="004D4386" w:rsidRDefault="009C2DAB">
      <w:pPr>
        <w:rPr>
          <w:b/>
        </w:rPr>
      </w:pPr>
      <w:r w:rsidRPr="004D4386">
        <w:rPr>
          <w:b/>
        </w:rPr>
        <w:t>Rationale</w:t>
      </w:r>
    </w:p>
    <w:p w:rsidR="009C2DAB" w:rsidRDefault="009C2DAB">
      <w:r>
        <w:t>Students will be measuring and cutting a square that will be folded into a cube. This cube will become the prototype for this week’s product. The students will be taking measurements from the prototype and sketching it in their notebooks with the measurements they find. The students should measure and sketch with inches.</w:t>
      </w:r>
      <w:r w:rsidR="00481EEB">
        <w:t xml:space="preserve"> This will be used in the upcoming lessons.</w:t>
      </w:r>
    </w:p>
    <w:p w:rsidR="00D14EEA" w:rsidRPr="00203220" w:rsidRDefault="00D14EEA">
      <w:pPr>
        <w:rPr>
          <w:b/>
        </w:rPr>
      </w:pPr>
      <w:r w:rsidRPr="00203220">
        <w:rPr>
          <w:b/>
        </w:rPr>
        <w:t>Pre-assessment</w:t>
      </w:r>
    </w:p>
    <w:p w:rsidR="00D14EEA" w:rsidRDefault="00D14EEA">
      <w:r>
        <w:t>Have students write as many units of measure they can in three minutes and then have classify the measurements into the following categories: Length, Area, Volume, Time, Rates, Weight/Mass, and Energy. Discuss with the class common measurements they may have left out.</w:t>
      </w:r>
    </w:p>
    <w:p w:rsidR="00481EEB" w:rsidRPr="00203220" w:rsidRDefault="00481EEB">
      <w:pPr>
        <w:rPr>
          <w:b/>
        </w:rPr>
      </w:pPr>
      <w:r w:rsidRPr="00203220">
        <w:rPr>
          <w:b/>
        </w:rPr>
        <w:t>Presentation</w:t>
      </w:r>
    </w:p>
    <w:p w:rsidR="00481EEB" w:rsidRDefault="00481EEB">
      <w:r>
        <w:t>Review with the students how to use a ruler and read the line segments on the ruler. If you have a document camera, use a ruler and a sharp pencil to demonstrate how t</w:t>
      </w:r>
      <w:r w:rsidR="00203220">
        <w:t xml:space="preserve">o read the ruler. If you do not, </w:t>
      </w:r>
      <w:r>
        <w:t>find a picture of a ruler tha</w:t>
      </w:r>
      <w:r w:rsidR="00203220">
        <w:t>t can be displayed on the board to demonstrate how to read a ruler.</w:t>
      </w:r>
    </w:p>
    <w:p w:rsidR="00D14EEA" w:rsidRPr="00203220" w:rsidRDefault="00D14EEA">
      <w:pPr>
        <w:rPr>
          <w:b/>
        </w:rPr>
      </w:pPr>
      <w:r w:rsidRPr="00203220">
        <w:rPr>
          <w:b/>
        </w:rPr>
        <w:t>Activity</w:t>
      </w:r>
    </w:p>
    <w:p w:rsidR="00D14EEA" w:rsidRDefault="00D14EEA">
      <w:r>
        <w:t xml:space="preserve">Each student will </w:t>
      </w:r>
      <w:proofErr w:type="gramStart"/>
      <w:r>
        <w:t>need :</w:t>
      </w:r>
      <w:proofErr w:type="gramEnd"/>
    </w:p>
    <w:p w:rsidR="00D14EEA" w:rsidRDefault="00D14EEA" w:rsidP="00D14EEA">
      <w:pPr>
        <w:pStyle w:val="ListParagraph"/>
        <w:numPr>
          <w:ilvl w:val="0"/>
          <w:numId w:val="1"/>
        </w:numPr>
      </w:pPr>
      <w:r>
        <w:t xml:space="preserve">Paper </w:t>
      </w:r>
    </w:p>
    <w:p w:rsidR="00D14EEA" w:rsidRDefault="00D14EEA" w:rsidP="00D14EEA">
      <w:pPr>
        <w:pStyle w:val="ListParagraph"/>
        <w:numPr>
          <w:ilvl w:val="0"/>
          <w:numId w:val="1"/>
        </w:numPr>
      </w:pPr>
      <w:r>
        <w:t>Rulers</w:t>
      </w:r>
    </w:p>
    <w:p w:rsidR="00D14EEA" w:rsidRDefault="00D14EEA" w:rsidP="00D14EEA">
      <w:pPr>
        <w:pStyle w:val="ListParagraph"/>
        <w:numPr>
          <w:ilvl w:val="0"/>
          <w:numId w:val="1"/>
        </w:numPr>
      </w:pPr>
      <w:r>
        <w:t>Scissors</w:t>
      </w:r>
    </w:p>
    <w:p w:rsidR="00D14EEA" w:rsidRDefault="00D14EEA" w:rsidP="00D14EEA">
      <w:r>
        <w:t>Instruct the students to measure and cut an 8.5 inch square from the paper.  Have students raise their hand when they are done so they can be checked off for the Skills Assessment.</w:t>
      </w:r>
      <w:r w:rsidR="009C2DAB">
        <w:t xml:space="preserve"> As you check them off for cutting </w:t>
      </w:r>
      <w:proofErr w:type="gramStart"/>
      <w:r w:rsidR="009C2DAB">
        <w:t>a</w:t>
      </w:r>
      <w:proofErr w:type="gramEnd"/>
      <w:r w:rsidR="009C2DAB">
        <w:t xml:space="preserve"> 8.5 inch square provide them with the instructions for folding the Origami Cube.</w:t>
      </w:r>
      <w:r w:rsidR="004D4386">
        <w:t xml:space="preserve"> Upon completion of the paper cube have students sketch the cube in their notebooks with measurements in inches. </w:t>
      </w:r>
    </w:p>
    <w:p w:rsidR="00203220" w:rsidRDefault="00203220" w:rsidP="00D14EEA">
      <w:r w:rsidRPr="00203220">
        <w:rPr>
          <w:b/>
        </w:rPr>
        <w:t>Skills Assessment</w:t>
      </w:r>
      <w:r>
        <w:rPr>
          <w:b/>
        </w:rPr>
        <w:t xml:space="preserve"> </w:t>
      </w:r>
      <w:r>
        <w:t>–The skills assessment is quick check of whether or not the student can apply the skill they are supposed to learn.</w:t>
      </w:r>
    </w:p>
    <w:p w:rsidR="00203220" w:rsidRDefault="00203220" w:rsidP="00D14EEA">
      <w:r>
        <w:t>Check that the student has measured properly and has in fact created a square</w:t>
      </w:r>
      <w:r w:rsidR="004D4386">
        <w:t xml:space="preserve"> when they cut out the 8.5” piece of paper</w:t>
      </w:r>
      <w:r>
        <w:t xml:space="preserve">.  The more accurate they are at creating a square the better it is for the origami project. </w:t>
      </w:r>
      <w:r w:rsidR="004D4386">
        <w:t>Check at the end that the students have sketched their cubes in their notebooks with measurements in inches.</w:t>
      </w:r>
    </w:p>
    <w:p w:rsidR="00203220" w:rsidRPr="00203220" w:rsidRDefault="00203220" w:rsidP="00D14EEA">
      <w:pPr>
        <w:rPr>
          <w:b/>
        </w:rPr>
      </w:pPr>
      <w:r w:rsidRPr="00203220">
        <w:rPr>
          <w:b/>
        </w:rPr>
        <w:t>Review Materials</w:t>
      </w:r>
    </w:p>
    <w:p w:rsidR="00203220" w:rsidRPr="00203220" w:rsidRDefault="00CB2E86" w:rsidP="00D14EEA">
      <w:r>
        <w:t>Videos “Using a ruler” and “Metric measurement”</w:t>
      </w:r>
    </w:p>
    <w:sectPr w:rsidR="00203220" w:rsidRPr="002032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9812DA"/>
    <w:multiLevelType w:val="hybridMultilevel"/>
    <w:tmpl w:val="E102CC5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34F"/>
    <w:rsid w:val="00203220"/>
    <w:rsid w:val="00481EEB"/>
    <w:rsid w:val="004D4386"/>
    <w:rsid w:val="0062434F"/>
    <w:rsid w:val="008941FE"/>
    <w:rsid w:val="009C2DAB"/>
    <w:rsid w:val="00C142D8"/>
    <w:rsid w:val="00CB2E86"/>
    <w:rsid w:val="00D14EEA"/>
    <w:rsid w:val="00F560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4E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4E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n%20Scarfpin\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C36FAC2C-3C03-4333-ADF4-84A4BE42A606}">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Template>
  <TotalTime>0</TotalTime>
  <Pages>1</Pages>
  <Words>292</Words>
  <Characters>1671</Characters>
  <Application>Microsoft Office Word</Application>
  <DocSecurity>4</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NC State University</Company>
  <LinksUpToDate>false</LinksUpToDate>
  <CharactersWithSpaces>1960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Scarfpin</dc:creator>
  <cp:lastModifiedBy>Lisa Bianco Hibler</cp:lastModifiedBy>
  <cp:revision>2</cp:revision>
  <dcterms:created xsi:type="dcterms:W3CDTF">2013-03-05T17:27:00Z</dcterms:created>
  <dcterms:modified xsi:type="dcterms:W3CDTF">2013-03-05T17:27:00Z</dcterms:modified>
</cp:coreProperties>
</file>